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FB48FB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FB48FB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bookmarkEnd w:id="1"/>
            <w:r>
              <w:rPr>
                <w:rFonts w:ascii="宋体" w:hAnsi="宋体"/>
                <w:sz w:val="21"/>
                <w:szCs w:val="21"/>
              </w:rPr>
              <w:t>恒大绿洲二期</w:t>
            </w:r>
            <w:r>
              <w:rPr>
                <w:rFonts w:ascii="宋体" w:hAnsi="宋体" w:hint="eastAsia"/>
                <w:sz w:val="21"/>
                <w:szCs w:val="21"/>
              </w:rPr>
              <w:t>1#</w:t>
            </w:r>
          </w:p>
        </w:tc>
      </w:tr>
      <w:tr w:rsidR="002756D9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756D9" w:rsidRPr="00D40158" w:rsidRDefault="002756D9" w:rsidP="002756D9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2756D9" w:rsidRPr="00D40158" w:rsidRDefault="002756D9" w:rsidP="002756D9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2756D9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756D9" w:rsidRPr="00D40158" w:rsidRDefault="002756D9" w:rsidP="002756D9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2756D9" w:rsidRPr="00D40158" w:rsidRDefault="002756D9" w:rsidP="002756D9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2756D9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756D9" w:rsidRPr="00D40158" w:rsidRDefault="002756D9" w:rsidP="002756D9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2756D9" w:rsidRPr="00D40158" w:rsidRDefault="002756D9" w:rsidP="002756D9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2756D9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756D9" w:rsidRPr="00D40158" w:rsidRDefault="002756D9" w:rsidP="002756D9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2756D9" w:rsidRPr="00D40158" w:rsidRDefault="002756D9" w:rsidP="002756D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2756D9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756D9" w:rsidRPr="00D40158" w:rsidRDefault="002756D9" w:rsidP="002756D9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2756D9" w:rsidRPr="00D40158" w:rsidRDefault="002756D9" w:rsidP="002756D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FB48FB" w:rsidP="00C97E25">
            <w:pPr>
              <w:rPr>
                <w:rFonts w:ascii="宋体" w:hAnsi="宋体"/>
                <w:sz w:val="21"/>
                <w:szCs w:val="21"/>
              </w:rPr>
            </w:pPr>
            <w:bookmarkStart w:id="5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5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FB48FB" w:rsidRDefault="00FB48FB" w:rsidP="00FB48FB">
      <w:pPr>
        <w:spacing w:line="240" w:lineRule="auto"/>
        <w:jc w:val="center"/>
        <w:rPr>
          <w:rFonts w:ascii="宋体" w:hAnsi="宋体"/>
          <w:lang w:val="en-US"/>
        </w:rPr>
      </w:pPr>
      <w:bookmarkStart w:id="6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6250" cy="1746250"/>
            <wp:effectExtent l="0" t="0" r="6350" b="6350"/>
            <wp:docPr id="1" name="图片 1" descr="e:\gbsware\sidu2016\tmp\QREncode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bsware\sidu2016\tmp\QREncode4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FB48FB">
      <w:pPr>
        <w:spacing w:line="240" w:lineRule="auto"/>
        <w:rPr>
          <w:rFonts w:ascii="宋体" w:hAnsi="宋体"/>
          <w:lang w:val="en-US"/>
        </w:rPr>
      </w:pPr>
    </w:p>
    <w:bookmarkEnd w:id="6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FB48FB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7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FB48FB" w:rsidP="006E3B8E"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ascii="宋体" w:hAnsi="宋体"/>
                <w:szCs w:val="18"/>
              </w:rPr>
              <w:t>20170303(Sp1)</w:t>
            </w:r>
            <w:bookmarkEnd w:id="8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FB48FB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ascii="宋体" w:hAnsi="宋体"/>
                <w:szCs w:val="18"/>
              </w:rPr>
              <w:t>19faf228ea15bd7b</w:t>
            </w:r>
            <w:bookmarkEnd w:id="9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0" w:name="目录"/>
    <w:p w:rsidR="00FB48FB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66647" w:history="1">
        <w:r w:rsidR="00FB48FB" w:rsidRPr="00A84A38">
          <w:rPr>
            <w:rStyle w:val="a6"/>
          </w:rPr>
          <w:t>1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建筑概况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_Toc482866647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48" w:history="1">
        <w:r w:rsidR="00FB48FB" w:rsidRPr="00A84A38">
          <w:rPr>
            <w:rStyle w:val="a6"/>
          </w:rPr>
          <w:t>2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标准依据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_Toc482866648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49" w:history="1">
        <w:r w:rsidR="00FB48FB" w:rsidRPr="00A84A38">
          <w:rPr>
            <w:rStyle w:val="a6"/>
          </w:rPr>
          <w:t>3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评价要求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_Toc482866649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0" w:history="1">
        <w:r w:rsidR="00FB48FB" w:rsidRPr="00A84A38">
          <w:rPr>
            <w:rStyle w:val="a6"/>
            <w:lang w:val="en-GB"/>
          </w:rPr>
          <w:t>3.1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隔声要求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_Toc482866650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1" w:history="1">
        <w:r w:rsidR="00FB48FB" w:rsidRPr="00A84A38">
          <w:rPr>
            <w:rStyle w:val="a6"/>
            <w:lang w:val="en-GB"/>
          </w:rPr>
          <w:t>3.2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室内背景噪声要求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_Toc482866651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52" w:history="1">
        <w:r w:rsidR="00FB48FB" w:rsidRPr="00A84A38">
          <w:rPr>
            <w:rStyle w:val="a6"/>
          </w:rPr>
          <w:t>4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计算方法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_Toc482866652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4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3" w:history="1">
        <w:r w:rsidR="00FB48FB" w:rsidRPr="00A84A38">
          <w:rPr>
            <w:rStyle w:val="a6"/>
            <w:lang w:val="en-GB"/>
          </w:rPr>
          <w:t>4.1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建筑构件空气声隔声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_Toc482866653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4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4" w:history="1">
        <w:r w:rsidR="00FB48FB" w:rsidRPr="00A84A38">
          <w:rPr>
            <w:rStyle w:val="a6"/>
            <w:lang w:val="en-GB"/>
          </w:rPr>
          <w:t>4.2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相邻房间之间空气声隔声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_Toc482866654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4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5" w:history="1">
        <w:r w:rsidR="00FB48FB" w:rsidRPr="00A84A38">
          <w:rPr>
            <w:rStyle w:val="a6"/>
            <w:lang w:val="en-GB"/>
          </w:rPr>
          <w:t>4.3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楼板撞击声隔声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_Toc482866655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4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6" w:history="1">
        <w:r w:rsidR="00FB48FB" w:rsidRPr="00A84A38">
          <w:rPr>
            <w:rStyle w:val="a6"/>
            <w:lang w:val="en-GB"/>
          </w:rPr>
          <w:t>4.4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室内背景噪声级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_Toc482866656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5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57" w:history="1">
        <w:r w:rsidR="00FB48FB" w:rsidRPr="00A84A38">
          <w:rPr>
            <w:rStyle w:val="a6"/>
          </w:rPr>
          <w:t>5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围护结构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_Toc482866657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5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8" w:history="1">
        <w:r w:rsidR="00FB48FB" w:rsidRPr="00A84A38">
          <w:rPr>
            <w:rStyle w:val="a6"/>
            <w:lang w:val="en-GB"/>
          </w:rPr>
          <w:t>5.1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工程材料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_Toc482866658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5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59" w:history="1">
        <w:r w:rsidR="00FB48FB" w:rsidRPr="00A84A38">
          <w:rPr>
            <w:rStyle w:val="a6"/>
            <w:lang w:val="en-GB"/>
          </w:rPr>
          <w:t>5.2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构造作法说明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_Toc482866659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6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60" w:history="1">
        <w:r w:rsidR="00FB48FB" w:rsidRPr="00A84A38">
          <w:rPr>
            <w:rStyle w:val="a6"/>
          </w:rPr>
          <w:t>6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空气声隔声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_Toc482866660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8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61" w:history="1">
        <w:r w:rsidR="00FB48FB" w:rsidRPr="00A84A38">
          <w:rPr>
            <w:rStyle w:val="a6"/>
            <w:lang w:val="en-GB"/>
          </w:rPr>
          <w:t>6.1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构件隔声性能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_Toc482866661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8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62" w:history="1">
        <w:r w:rsidR="00FB48FB" w:rsidRPr="00A84A38">
          <w:rPr>
            <w:rStyle w:val="a6"/>
            <w:lang w:val="en-GB"/>
          </w:rPr>
          <w:t>6.2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相邻房间之间隔声性能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_Toc482866662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9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63" w:history="1">
        <w:r w:rsidR="00FB48FB" w:rsidRPr="00A84A38">
          <w:rPr>
            <w:rStyle w:val="a6"/>
          </w:rPr>
          <w:t>7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撞击声隔声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_Toc482866663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13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64" w:history="1">
        <w:r w:rsidR="00FB48FB" w:rsidRPr="00A84A38">
          <w:rPr>
            <w:rStyle w:val="a6"/>
          </w:rPr>
          <w:t>8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室内噪声级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_Toc482866664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13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65" w:history="1">
        <w:r w:rsidR="00FB48FB" w:rsidRPr="00A84A38">
          <w:rPr>
            <w:rStyle w:val="a6"/>
            <w:lang w:val="en-GB"/>
          </w:rPr>
          <w:t>8.1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起居室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_Toc482866665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13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6666" w:history="1">
        <w:r w:rsidR="00FB48FB" w:rsidRPr="00A84A38">
          <w:rPr>
            <w:rStyle w:val="a6"/>
            <w:lang w:val="en-GB"/>
          </w:rPr>
          <w:t>8.2</w:t>
        </w:r>
        <w:r w:rsidR="00FB48FB">
          <w:rPr>
            <w:rFonts w:asciiTheme="minorHAnsi" w:eastAsiaTheme="minorEastAsia" w:hAnsiTheme="minorHAnsi" w:cstheme="minorBidi"/>
            <w:szCs w:val="22"/>
          </w:rPr>
          <w:tab/>
        </w:r>
        <w:r w:rsidR="00FB48FB" w:rsidRPr="00A84A38">
          <w:rPr>
            <w:rStyle w:val="a6"/>
            <w:rFonts w:hint="eastAsia"/>
          </w:rPr>
          <w:t>卧室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_Toc482866666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15</w:t>
        </w:r>
        <w:r w:rsidR="00FB48FB">
          <w:rPr>
            <w:webHidden/>
          </w:rPr>
          <w:fldChar w:fldCharType="end"/>
        </w:r>
      </w:hyperlink>
    </w:p>
    <w:p w:rsidR="00FB48FB" w:rsidRDefault="00C200E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6667" w:history="1">
        <w:r w:rsidR="00FB48FB" w:rsidRPr="00A84A38">
          <w:rPr>
            <w:rStyle w:val="a6"/>
          </w:rPr>
          <w:t>9</w:t>
        </w:r>
        <w:r w:rsidR="00FB48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48FB" w:rsidRPr="00A84A38">
          <w:rPr>
            <w:rStyle w:val="a6"/>
            <w:rFonts w:hint="eastAsia"/>
          </w:rPr>
          <w:t>结论</w:t>
        </w:r>
        <w:r w:rsidR="00FB48FB">
          <w:rPr>
            <w:webHidden/>
          </w:rPr>
          <w:tab/>
        </w:r>
        <w:r w:rsidR="00FB48FB">
          <w:rPr>
            <w:webHidden/>
          </w:rPr>
          <w:fldChar w:fldCharType="begin"/>
        </w:r>
        <w:r w:rsidR="00FB48FB">
          <w:rPr>
            <w:webHidden/>
          </w:rPr>
          <w:instrText xml:space="preserve"> PAGEREF _Toc482866667 \h </w:instrText>
        </w:r>
        <w:r w:rsidR="00FB48FB">
          <w:rPr>
            <w:webHidden/>
          </w:rPr>
        </w:r>
        <w:r w:rsidR="00FB48FB">
          <w:rPr>
            <w:webHidden/>
          </w:rPr>
          <w:fldChar w:fldCharType="separate"/>
        </w:r>
        <w:r w:rsidR="00FB48FB">
          <w:rPr>
            <w:webHidden/>
          </w:rPr>
          <w:t>20</w:t>
        </w:r>
        <w:r w:rsidR="00FB48FB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0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1" w:name="_Toc482866647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3" w:name="地上建筑面积"/>
            <w:r w:rsidR="00FB48FB">
              <w:rPr>
                <w:rFonts w:ascii="宋体" w:hAnsi="宋体"/>
                <w:lang w:val="en-US"/>
              </w:rPr>
              <w:t>18507</w:t>
            </w:r>
            <w:bookmarkEnd w:id="13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4" w:name="地下建筑面积"/>
            <w:r w:rsidR="00FB48FB">
              <w:rPr>
                <w:rFonts w:ascii="宋体" w:hAnsi="宋体"/>
                <w:lang w:val="en-US"/>
              </w:rPr>
              <w:t>842</w:t>
            </w:r>
            <w:bookmarkEnd w:id="14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5" w:name="地上建筑层数"/>
            <w:r w:rsidR="00FB48FB">
              <w:rPr>
                <w:rFonts w:ascii="宋体" w:hAnsi="宋体"/>
                <w:lang w:val="en-US"/>
              </w:rPr>
              <w:t>21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6" w:name="地下建筑层数"/>
            <w:r w:rsidR="00FB48FB">
              <w:rPr>
                <w:rFonts w:ascii="宋体" w:hAnsi="宋体"/>
                <w:lang w:val="en-US"/>
              </w:rPr>
              <w:t>1</w:t>
            </w:r>
            <w:bookmarkEnd w:id="16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7" w:name="地上建筑高度"/>
            <w:r w:rsidR="00FB48FB">
              <w:rPr>
                <w:rFonts w:ascii="宋体" w:hAnsi="宋体"/>
                <w:lang w:val="en-US"/>
              </w:rPr>
              <w:t>62.9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8" w:name="地下建筑高度"/>
            <w:r w:rsidR="00FB48FB">
              <w:rPr>
                <w:rFonts w:ascii="宋体" w:hAnsi="宋体"/>
                <w:lang w:val="en-US"/>
              </w:rPr>
              <w:t>3.0</w:t>
            </w:r>
            <w:bookmarkEnd w:id="18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FB48FB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北向角度"/>
            <w:r>
              <w:rPr>
                <w:rFonts w:ascii="宋体" w:hAnsi="宋体"/>
                <w:lang w:val="en-US"/>
              </w:rPr>
              <w:t>113</w:t>
            </w:r>
            <w:bookmarkEnd w:id="19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0" w:name="围护结构概况"/>
      <w:bookmarkStart w:id="21" w:name="TitleFormat"/>
      <w:bookmarkEnd w:id="20"/>
    </w:p>
    <w:p w:rsidR="00D40158" w:rsidRDefault="0044357B" w:rsidP="00D40158">
      <w:pPr>
        <w:pStyle w:val="1"/>
      </w:pPr>
      <w:bookmarkStart w:id="22" w:name="_Toc482866648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2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3" w:name="计算依据"/>
      <w:bookmarkEnd w:id="21"/>
      <w:bookmarkEnd w:id="23"/>
      <w:r>
        <w:rPr>
          <w:rFonts w:hint="eastAsia"/>
          <w:kern w:val="2"/>
          <w:sz w:val="21"/>
          <w:szCs w:val="24"/>
          <w:lang w:val="en-US"/>
        </w:rPr>
        <w:t xml:space="preserve">1. </w:t>
      </w:r>
      <w:r>
        <w:rPr>
          <w:rFonts w:hint="eastAsia"/>
          <w:kern w:val="2"/>
          <w:sz w:val="21"/>
          <w:szCs w:val="24"/>
          <w:lang w:val="en-US"/>
        </w:rPr>
        <w:t>《绿色建筑评价标准》</w:t>
      </w:r>
      <w:r>
        <w:rPr>
          <w:rFonts w:hint="eastAsia"/>
          <w:kern w:val="2"/>
          <w:sz w:val="21"/>
          <w:szCs w:val="24"/>
          <w:lang w:val="en-US"/>
        </w:rPr>
        <w:t>(</w:t>
      </w:r>
      <w:bookmarkStart w:id="24" w:name="_GoBack"/>
      <w:r w:rsidR="002756D9">
        <w:rPr>
          <w:rFonts w:hint="eastAsia"/>
          <w:kern w:val="2"/>
          <w:sz w:val="21"/>
          <w:szCs w:val="24"/>
          <w:lang w:val="en-US"/>
        </w:rPr>
        <w:t>DB13(J)/T113-2015</w:t>
      </w:r>
      <w:bookmarkEnd w:id="24"/>
      <w:r>
        <w:rPr>
          <w:rFonts w:hint="eastAsia"/>
          <w:kern w:val="2"/>
          <w:sz w:val="21"/>
          <w:szCs w:val="24"/>
          <w:lang w:val="en-US"/>
        </w:rPr>
        <w:t>)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5" w:name="_Toc482866649"/>
      <w:r>
        <w:rPr>
          <w:rFonts w:hint="eastAsia"/>
        </w:rPr>
        <w:t>评价</w:t>
      </w:r>
      <w:r>
        <w:t>要求</w:t>
      </w:r>
      <w:bookmarkEnd w:id="25"/>
    </w:p>
    <w:p w:rsidR="002E541A" w:rsidRPr="00126BA7" w:rsidRDefault="002E541A" w:rsidP="002E541A">
      <w:pPr>
        <w:pStyle w:val="2"/>
        <w:rPr>
          <w:kern w:val="2"/>
        </w:rPr>
      </w:pPr>
      <w:bookmarkStart w:id="26" w:name="_Toc482866650"/>
      <w:r>
        <w:rPr>
          <w:rFonts w:hint="eastAsia"/>
        </w:rPr>
        <w:t>隔声要求</w:t>
      </w:r>
      <w:bookmarkEnd w:id="26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2756D9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7" w:name="_Toc482866651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7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2756D9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8" w:name="_Toc438716944"/>
      <w:bookmarkStart w:id="29" w:name="_Toc482866652"/>
      <w:r>
        <w:rPr>
          <w:rFonts w:hint="eastAsia"/>
          <w:kern w:val="2"/>
        </w:rPr>
        <w:t>计算</w:t>
      </w:r>
      <w:bookmarkEnd w:id="28"/>
      <w:r w:rsidR="00235BAE">
        <w:rPr>
          <w:rFonts w:hint="eastAsia"/>
          <w:kern w:val="2"/>
        </w:rPr>
        <w:t>方法</w:t>
      </w:r>
      <w:bookmarkEnd w:id="29"/>
    </w:p>
    <w:p w:rsidR="00426DE1" w:rsidRDefault="00426DE1" w:rsidP="00426DE1">
      <w:pPr>
        <w:pStyle w:val="2"/>
      </w:pPr>
      <w:bookmarkStart w:id="30" w:name="_Toc450573892"/>
      <w:bookmarkStart w:id="31" w:name="_Toc482866653"/>
      <w:r>
        <w:rPr>
          <w:rFonts w:hint="eastAsia"/>
        </w:rPr>
        <w:t>建筑构件空气声隔声</w:t>
      </w:r>
      <w:bookmarkEnd w:id="30"/>
      <w:bookmarkEnd w:id="31"/>
    </w:p>
    <w:p w:rsidR="00426DE1" w:rsidRPr="00FB48FB" w:rsidRDefault="00FB48FB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C200E6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C200E6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FB48FB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FB48FB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2" w:name="_Toc450573893"/>
      <w:bookmarkStart w:id="33" w:name="_Toc482866654"/>
      <w:r>
        <w:rPr>
          <w:rFonts w:hint="eastAsia"/>
        </w:rPr>
        <w:t>相邻房间之间空气声隔声</w:t>
      </w:r>
      <w:bookmarkEnd w:id="32"/>
      <w:bookmarkEnd w:id="33"/>
    </w:p>
    <w:p w:rsidR="00426DE1" w:rsidRPr="00FB48FB" w:rsidRDefault="00C200E6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4" w:name="_Toc450573894"/>
      <w:bookmarkStart w:id="35" w:name="_Toc482866655"/>
      <w:r>
        <w:rPr>
          <w:rFonts w:hint="eastAsia"/>
        </w:rPr>
        <w:t>楼板撞击声隔声</w:t>
      </w:r>
      <w:bookmarkEnd w:id="34"/>
      <w:bookmarkEnd w:id="35"/>
    </w:p>
    <w:p w:rsidR="00426DE1" w:rsidRPr="00FB48FB" w:rsidRDefault="00C200E6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C200E6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FB48FB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C200E6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6" w:name="_Toc450573895"/>
      <w:bookmarkStart w:id="37" w:name="_Toc482866656"/>
      <w:r w:rsidRPr="006F613A">
        <w:rPr>
          <w:rFonts w:hint="eastAsia"/>
        </w:rPr>
        <w:t>室内背景噪声级</w:t>
      </w:r>
      <w:bookmarkEnd w:id="36"/>
      <w:bookmarkEnd w:id="37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FB48FB" w:rsidRDefault="00C200E6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FB48FB" w:rsidRDefault="00FB48FB" w:rsidP="00FB48FB">
      <w:pPr>
        <w:pStyle w:val="1"/>
      </w:pPr>
      <w:bookmarkStart w:id="38" w:name="_Toc482866657"/>
      <w:r>
        <w:rPr>
          <w:rFonts w:hint="eastAsia"/>
        </w:rPr>
        <w:t>围护结构</w:t>
      </w:r>
      <w:bookmarkEnd w:id="38"/>
    </w:p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2"/>
      </w:pPr>
      <w:bookmarkStart w:id="39" w:name="_Toc482866658"/>
      <w:r>
        <w:rPr>
          <w:rFonts w:hint="eastAsia"/>
        </w:rPr>
        <w:t>工程材料</w:t>
      </w:r>
      <w:bookmarkEnd w:id="39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FB48FB" w:rsidTr="00FB48FB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2"/>
      </w:pPr>
      <w:bookmarkStart w:id="40" w:name="_Toc482866659"/>
      <w:r>
        <w:rPr>
          <w:rFonts w:hint="eastAsia"/>
        </w:rPr>
        <w:t>构造作法说明</w:t>
      </w:r>
      <w:bookmarkEnd w:id="40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FB48FB" w:rsidTr="00FB48FB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挤塑聚苯板（下贴）（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³）（挤塑聚苯板</w:t>
            </w:r>
            <w:r>
              <w:rPr>
                <w:rFonts w:hint="eastAsia"/>
                <w:lang w:val="en-US"/>
              </w:rPr>
              <w:t>30kg/m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439.1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＋挤塑聚苯板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FB48FB" w:rsidTr="00FB48FB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1"/>
      </w:pPr>
      <w:bookmarkStart w:id="41" w:name="_Toc482866660"/>
      <w:r>
        <w:rPr>
          <w:rFonts w:hint="eastAsia"/>
        </w:rPr>
        <w:t>空气声隔声</w:t>
      </w:r>
      <w:bookmarkEnd w:id="41"/>
    </w:p>
    <w:p w:rsidR="00FB48FB" w:rsidRDefault="00FB48FB" w:rsidP="00FB48FB">
      <w:pPr>
        <w:pStyle w:val="2"/>
      </w:pPr>
      <w:bookmarkStart w:id="42" w:name="_Toc482866661"/>
      <w:r>
        <w:rPr>
          <w:rFonts w:hint="eastAsia"/>
        </w:rPr>
        <w:t>构件隔声性能</w:t>
      </w:r>
      <w:bookmarkEnd w:id="42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FB48FB" w:rsidRPr="00FB48FB" w:rsidTr="00407116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分频隔声量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不利偏差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单值评价量</w:t>
            </w:r>
            <w:r w:rsidRPr="00FB48FB">
              <w:rPr>
                <w:rFonts w:hint="eastAsia"/>
                <w:sz w:val="18"/>
                <w:lang w:val="en-US"/>
              </w:rPr>
              <w:t>+</w:t>
            </w:r>
            <w:r w:rsidRPr="00FB48FB">
              <w:rPr>
                <w:rFonts w:hint="eastAsia"/>
                <w:sz w:val="18"/>
                <w:lang w:val="en-US"/>
              </w:rPr>
              <w:t>频谱修正量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FB48FB" w:rsidRPr="00FB48FB" w:rsidTr="00407116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倍频程中心频率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计权</w:t>
            </w:r>
          </w:p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频谱</w:t>
            </w:r>
          </w:p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FB48FB" w:rsidRPr="00FB48FB" w:rsidTr="00647D21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构造</w:t>
            </w:r>
          </w:p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FB48FB" w:rsidRPr="00FB48FB" w:rsidTr="00363E30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外墙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363E30">
        <w:tc>
          <w:tcPr>
            <w:tcW w:w="1585" w:type="dxa"/>
            <w:vMerge/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363E30">
        <w:tc>
          <w:tcPr>
            <w:tcW w:w="1585" w:type="dxa"/>
            <w:vMerge/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363E30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DC4D54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FB48FB" w:rsidRPr="00FB48FB" w:rsidTr="00DC4D54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1B1EEC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FB48FB" w:rsidRPr="00FB48FB" w:rsidTr="001B1EEC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DE5EBE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:&gt;45,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DE5EBE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1F2E01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:&gt;45,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1F2E01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920AF0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户门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-0.4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30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25,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920AF0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FB48FB" w:rsidRPr="00FB48FB" w:rsidTr="005265F4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10,9,11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25,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FB48FB" w:rsidRPr="00FB48FB" w:rsidTr="005265F4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2"/>
      </w:pPr>
      <w:bookmarkStart w:id="43" w:name="_Toc482866662"/>
      <w:r>
        <w:rPr>
          <w:rFonts w:hint="eastAsia"/>
        </w:rPr>
        <w:t>相邻房间之间隔声性能</w:t>
      </w:r>
      <w:bookmarkEnd w:id="43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FB48FB" w:rsidRPr="00FB48FB" w:rsidTr="00FB48FB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计权标准化声压级差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频谱修正量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空气声隔声性能</w:t>
            </w:r>
            <w:r w:rsidRPr="00FB48FB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Pr="00FB48FB" w:rsidRDefault="00FB48FB" w:rsidP="00FB48FB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FB48FB" w:rsidRPr="00FB48FB" w:rsidTr="008C094D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lastRenderedPageBreak/>
              <w:t>卧室邻户房间之间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2015@2&amp;2013@2,2022@2&amp;2016@2,2023@2&amp;2017@2,2024@2&amp;2018@2,2015@3&amp;2013@3,2022@3&amp;2016@3,2023@3&amp;2017@3,2024@3&amp;2018@3,2015@4&amp;2013@4,2022@4&amp;2016@4,2023@4&amp;2017@4,2024@4&amp;2018@4,2015@5&amp;2013@5,2022@5&amp;2016@5,2023@5&amp;2017@5,2024@5&amp;2018@5,2015@6&amp;2013@6,2022@6&amp;2016@6,2023@6&amp;2017@6,2024@6&amp;2018@6,2015@7&amp;2013@7,2022@7&amp;2016@7,2023@7&amp;2017@7,2024@7&amp;2018@7,2015@8&amp;2013@8,2022@8&amp;2016@8,2023@8&amp;2017@8,2024@8&amp;2018@8,2015@9&amp;2013@9,2022@9&amp;2016@9,2023@9&amp;2017@9,2024@9&amp;2018@9,2015@10&amp;2013@10,2022@10&amp;2016@10,2023@10&amp;2017@10,2024@10&amp;2018@10,2015@11&amp;2013@11,2022@11&amp;2016@11,2023@11&amp;2017@11,2024@11&amp;2018@11,2015@12&amp;20</w:t>
            </w:r>
            <w:r w:rsidRPr="00FB48FB">
              <w:rPr>
                <w:sz w:val="18"/>
                <w:lang w:val="en-US"/>
              </w:rPr>
              <w:lastRenderedPageBreak/>
              <w:t>13@12,2022@12&amp;2016@12,2023@12&amp;2017@12,2024@12&amp;2018@12,2015@13&amp;2013@13,2022@13&amp;2016@13,2023@13&amp;2017@13,2024@13&amp;2018@13,2015@14&amp;2013@14,2022@14&amp;2016@14,2023@14&amp;2017@14,2024@14&amp;2018@14,2015@15&amp;2013@15,2022@15&amp;2016@15,2023@15&amp;2017@15,2024@15&amp;2018@15,2015@16&amp;2013@16,2022@16&amp;2016@16,2023@16&amp;2017@16,2024@16&amp;2018@16,2015@17&amp;2013@17,2022@17&amp;2016@17,2023@17&amp;2017@17,2024@17&amp;2018@17,2015@18&amp;2013@18,2022@18&amp;2016@18,2023@18&amp;2017@18,2024@18&amp;2018@18,2015@19&amp;2013@19,2022@19&amp;2016@19,2023@19&amp;2017@19,2024@19&amp;2018@19,2015@20&amp;2013@20,2022@20&amp;2016@20,2023@20&amp;2017@20,2024@20&amp;2018@20,2015@21&amp;2013@21,2022@21&amp;2016@21,2</w:t>
            </w:r>
            <w:r w:rsidRPr="00FB48FB">
              <w:rPr>
                <w:sz w:val="18"/>
                <w:lang w:val="en-US"/>
              </w:rPr>
              <w:lastRenderedPageBreak/>
              <w:t>023@21&amp;2017@21,2024@21&amp;2018@21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lastRenderedPageBreak/>
              <w:t>55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-0.5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8C094D">
        <w:tc>
          <w:tcPr>
            <w:tcW w:w="1381" w:type="dxa"/>
            <w:vMerge/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2013@2&amp;2015@2,2013@3&amp;2015@3,2013@4&amp;2015@4,2013@5&amp;2015@5,2013@6&amp;2015@6,2013@7&amp;2015@7,2013@8&amp;2015@8,2013@9&amp;2015@9,2013@10&amp;2015@10,2013@11&amp;2015@11,2013@12&amp;2015@12,2013@13&amp;2015@13,2013@14&amp;2015@14,2013@15&amp;2015@15,2013@16&amp;2015@16,2013@17&amp;2015@17,2013@18&amp;2015@18,2013@19&amp;2015@19,2013@20&amp;2015@20,2013@21&amp;2015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-1.3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FB48FB" w:rsidRPr="00FB48FB" w:rsidTr="008C094D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2016@2&amp;2022@2,2017@2&amp;2023@2,2018@2&amp;2024@2,2016@3&amp;2022@3,2017@3&amp;2023@3,2018@3&amp;2024@3,2016@4&amp;2022@4,2017@4&amp;2023@4,2018@4&amp;2024@4,2016@5&amp;2022@5,2017@5&amp;2023@5,2018@5&amp;2024@5,2016@6&amp;2022@6,2017@6&amp;2023@6,2018@6&amp;2024@6,2016@7&amp;2022@7,2017@7&amp;2023@7,20</w:t>
            </w:r>
            <w:r w:rsidRPr="00FB48FB">
              <w:rPr>
                <w:sz w:val="18"/>
                <w:lang w:val="en-US"/>
              </w:rPr>
              <w:lastRenderedPageBreak/>
              <w:t>18@7&amp;2024@7,2016@8&amp;2022@8,2017@8&amp;2023@8,2018@8&amp;2024@8,2016@9&amp;2022@9,2017@9&amp;2023@9,2018@9&amp;2024@9,2016@10&amp;2022@10,2017@10&amp;2023@10,2018@10&amp;2024@10,2016@11&amp;2022@11,2017@11&amp;2023@11,2018@11&amp;2024@11,2016@12&amp;2022@12,2017@12&amp;2023@12,2018@12&amp;2024@12,2016@13&amp;2022@13,2017@13&amp;2023@13,2018@13&amp;2024@13,2016@14&amp;2022@14,2017@14&amp;2023@14,2018@14&amp;2024@14,2016@15&amp;2022@15,2017@15&amp;2023@15,2018@15&amp;2024@15,2016@16&amp;2022@16,2017@16&amp;2023@16,2018@16&amp;2024@16,2016@17&amp;2022@17,2017@17&amp;2023@17,2018@17&amp;2024@17,2016@18&amp;2022@18,2017@18&amp;2023@18,2018@18&amp;2024@18,2016@19&amp;2022@19,2017@19&amp;2023@19,2018@19&amp;2024@19,2016@20&amp;2022@20,2017</w:t>
            </w:r>
            <w:r w:rsidRPr="00FB48FB">
              <w:rPr>
                <w:sz w:val="18"/>
                <w:lang w:val="en-US"/>
              </w:rPr>
              <w:lastRenderedPageBreak/>
              <w:t>@20&amp;2023@20,2018@20&amp;2024@20,2016@21&amp;2022@21,2017@21&amp;2023@21,2018@21&amp;2024@21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lastRenderedPageBreak/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-0.9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低限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45,</w:t>
            </w:r>
            <w:r w:rsidRPr="00FB48FB">
              <w:rPr>
                <w:rFonts w:hint="eastAsia"/>
                <w:sz w:val="18"/>
                <w:lang w:val="en-US"/>
              </w:rPr>
              <w:t>高要求</w:t>
            </w:r>
            <w:r w:rsidRPr="00FB48FB">
              <w:rPr>
                <w:rFonts w:hint="eastAsia"/>
                <w:sz w:val="18"/>
                <w:lang w:val="en-US"/>
              </w:rPr>
              <w:t>:</w:t>
            </w:r>
            <w:r w:rsidRPr="00FB48FB">
              <w:rPr>
                <w:rFonts w:hint="eastAsia"/>
                <w:sz w:val="18"/>
                <w:lang w:val="en-US"/>
              </w:rPr>
              <w:t>≥</w:t>
            </w:r>
            <w:r w:rsidRPr="00FB48FB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FB48FB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1"/>
      </w:pPr>
      <w:bookmarkStart w:id="44" w:name="_Toc482866663"/>
      <w:r>
        <w:rPr>
          <w:rFonts w:hint="eastAsia"/>
        </w:rPr>
        <w:t>撞击声隔声</w:t>
      </w:r>
      <w:bookmarkEnd w:id="44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FB48FB" w:rsidTr="001B6278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FB48FB" w:rsidTr="001B6278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FB48FB" w:rsidTr="00D43B50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FB48FB" w:rsidTr="008A4874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8A4874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FB48FB" w:rsidTr="006E51A1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6E51A1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1"/>
      </w:pPr>
      <w:bookmarkStart w:id="45" w:name="_Toc482866664"/>
      <w:r>
        <w:rPr>
          <w:rFonts w:hint="eastAsia"/>
        </w:rPr>
        <w:t>室内噪声级</w:t>
      </w:r>
      <w:bookmarkEnd w:id="45"/>
    </w:p>
    <w:p w:rsidR="00FB48FB" w:rsidRDefault="00FB48FB" w:rsidP="00FB48FB">
      <w:pPr>
        <w:pStyle w:val="2"/>
      </w:pPr>
      <w:bookmarkStart w:id="46" w:name="_Toc482866665"/>
      <w:r>
        <w:rPr>
          <w:rFonts w:hint="eastAsia"/>
        </w:rPr>
        <w:t>起居室</w:t>
      </w:r>
      <w:bookmarkEnd w:id="46"/>
    </w:p>
    <w:p w:rsidR="00FB48FB" w:rsidRDefault="00FB48FB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FB48FB" w:rsidRDefault="00FB48FB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FB48FB" w:rsidTr="001C09DD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FB48FB" w:rsidTr="001C09DD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2001@21,2002@21,2003@21,2004@21,2005@21,2006@21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1005,1006,1009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1004,1007,1008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2001@2,2002@2,2003@2,2004@2,2005@2,2006@2,2001@3,2002@3,2003@3,2004@3,2005@3,2006@3,2001@4,2002@4,2003@4,2004@4,2005@4,2006@4,2001@5,2002@5,2003@5,2004@5,2005@5,2006@5,2001@6,2002@6,2003@6,2004@6,2005@6,2006@6,2001@7,2002@7,2003@7,2004@7,2005@7,2006@7,2001@8,2002@8,2003@8,2004@8,2005@8,2006@8,2001@9,2002@9,2003@9,2004@9,2005@9,2006@9,2001@10,2002@10,2003@10,2004@10,2005@10,2006@10,2001@11,2002@11,2003@11,2004@11,2005@11,2006@11,2001@12,2002@12,2003@12,2004@12,2005@12,2006@12,2001@13,2002@13,2003@13,2004@13,2005@13,2006@13,2001@14,2002@14,2003@14,2004@14,2005@14,2006@14,2001@15,2002@15,2003@15,2004@15,2005@15,2006@15,2001@16,2002@16,2003@16,2004@16,2005@16,2006@16,2001@</w:t>
            </w:r>
            <w:r>
              <w:rPr>
                <w:sz w:val="18"/>
                <w:lang w:val="en-US"/>
              </w:rPr>
              <w:lastRenderedPageBreak/>
              <w:t>17,2002@17,2003@17,2004@17,2005@17,2006@17,2001@18,2002@18,2003@18,2004@18,2005@18,2006@18,2001@19,2002@19,2003@19,2004@19,2005@19,2006@19,2001@20,2002@20,2003@20,2004@20,2005@20,2006@20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-23.0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2"/>
      </w:pPr>
      <w:bookmarkStart w:id="47" w:name="_Toc482866666"/>
      <w:r>
        <w:rPr>
          <w:rFonts w:hint="eastAsia"/>
        </w:rPr>
        <w:t>卧室</w:t>
      </w:r>
      <w:bookmarkEnd w:id="47"/>
    </w:p>
    <w:p w:rsidR="00FB48FB" w:rsidRDefault="00FB48FB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FB48FB" w:rsidRDefault="00FB48FB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FB48FB" w:rsidTr="005442A7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FB48FB" w:rsidTr="005442A7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2028@21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17.3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2025@21,2026@21,2027@21,2029@21,2030@21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2028@2,2028@3,2028@4,2028@5,2028@6,2028@7,2028@8,2028@9,2028@10,2028@11,2028@12,2028@13,2028@14,2028@15,2028@16,2028@17,2028@18,2028@19,2028@20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2025@2,2026@2,2027@2,2029@2,2030@2,2025@3,2026@3,2027@3,2029@3,2030@3,2025@4,2026@4,2027@4,2029@4,2030@4,2025@5,2026@5,2027@5,</w:t>
            </w:r>
            <w:r>
              <w:rPr>
                <w:sz w:val="18"/>
                <w:lang w:val="en-US"/>
              </w:rPr>
              <w:lastRenderedPageBreak/>
              <w:t>2029@5,2030@5,2025@6,2026@6,2027@6,2029@6,2030@6,2025@7,2026@7,2027@7,2029@7,2030@7,2025@8,2026@8,2027@8,2029@8,2030@8,2025@9,2026@9,2027@9,2029@9,2030@9,2025@10,2026@10,2027@10,2029@10,2030@10,2025@11,2026@11,2027@11,2029@11,2030@11,2025@12,2026@12,2027@12,2029@12,2030@12,2025@13,2026@13,2027@13,2029@13,2030@13,2025@14,2026@14,2027@14,2029@14,2030@14,2025@15,2026@15,2027@15,2029@15,2030@15,2025@16,2026@16,2027@16,2029@16,2030@16,2025@17,2026@17,2027@17,2029@17,2030@17,2025@18,2026@18,2027@18,2029@18,2030@18,2025@19,2026@19,2027@19,2029@19,2030@19,2025@20,2026@20,2027@20,2029@20,2030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16.5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1022,1023,1024,1025,1026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2014@21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2010@21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2024@21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2014@2,2014@3,2014@4,2014@5,2014@6,2014@7,2014@8,2014@9,2014@10,2014@11,2014@12,2014@13,2014@14,2014@15,2014@16,2014@17,2014@18,2014@19,2014@20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2022@21,2023@21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2010@2,2010@3,2010@4,2010@5,2010@6,2010@7,2010@8,2010@9,2010@10,2010@11,2010@12,2010@13,2010@14,2010@15,2010@16,2010@17,2010@18,2010@19,2010@20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2016@21,2017@21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2012@21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2024@2,2024@3,2024@4,2024@5,2024@6,2024@7,</w:t>
            </w:r>
            <w:r>
              <w:rPr>
                <w:sz w:val="18"/>
                <w:lang w:val="en-US"/>
              </w:rPr>
              <w:lastRenderedPageBreak/>
              <w:t>2024@8,2024@9,2024@10,2024@11,2024@12,2024@13,2024@14,2024@15,2024@16,2024@17,2024@18,2024@19,2024@20,2015@21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2011@21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2013@21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2022@2,2023@2,2022@3,2023@3,2022@4,2023@4,2022@5,2023@5,2022@6,2023@6,2022@7,2023@7,2022@8,2023@8,2022@9,2023@9,2022@10,2023@10,2022@11,2023@11,2022@12,2023@12,2022@13,2023@13,2022@14,2023@14,2022@15,2023@15,2022@16,2023@16,2022@17,2023@17,2022@18,2023@18,2022@19,2023@19,2022@20,2023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2018@2,2018@3,2018@4,2018@5,2018@6,2018@7,2018@8,2018@9,2018@10,2018@11,2018@12,2018@13,2018@14,2018@15,2018@16,2018@17,2018@18,2018@19,2018@20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2016@2,2017@2,2016@3,2017@3,2016@4,2017@4,2016@5,2017@5,2016@6,2017@6,2016@7,2017@7,2016@8,2017@8,2016@9,2017@9,2016@10,2017@10,2016@11,2017@11,2016@12,2017@12,2016@13,2017@13,2016@14,2017@14,2016@15,2017@15,2016@16,2017@16,2016@17,2017@17,2016@18,2017@18,2016@19,2017@19,2016@20,2017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1020,1021,2015@2,2015@3,2015@4,2015@5,2015@6,2015@7,2015@8,2015@9,2015@10,2015@11,2015@12,2015@13,2015@14,2015@15,2015@16,2015@17,2015@18,2015@19,2015@20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2012@2,2012@3,2012@4,2012@5,2012@6,2012@7,2012@8,2012@9,2012@10,2012@11,2012@12,2012@13,2012@14,2012@15,2012@16,2012@17,2012@18,2012@19,2012@20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2011@2,2011@3,2011@4,2011@5,2011@6,2011@7,2011@8,2011@9,2011@10,2011@11,2011@12,2011@13,2011@14,2011@15,2</w:t>
            </w:r>
            <w:r>
              <w:rPr>
                <w:sz w:val="18"/>
                <w:lang w:val="en-US"/>
              </w:rPr>
              <w:lastRenderedPageBreak/>
              <w:t>011@16,2011@17,2011@18,2011@19,2011@20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2013@2,2013@3,2013@4,2013@5,2013@6,2013@7,2013@8,2013@9,2013@10,2013@11,2013@12,2013@13,2013@14,2013@15,2013@16,2013@17,2013@18,2013@19,2013@20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FB48FB" w:rsidTr="00FB48FB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B48FB" w:rsidRPr="00FB48FB" w:rsidRDefault="00FB48FB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FB48FB" w:rsidRDefault="00FB48FB" w:rsidP="00426DE1">
      <w:pPr>
        <w:pStyle w:val="a0"/>
        <w:ind w:firstLine="420"/>
        <w:rPr>
          <w:lang w:val="en-US"/>
        </w:rPr>
      </w:pPr>
    </w:p>
    <w:p w:rsidR="00FB48FB" w:rsidRDefault="00FB48FB" w:rsidP="00FB48FB">
      <w:pPr>
        <w:pStyle w:val="1"/>
      </w:pPr>
      <w:bookmarkStart w:id="48" w:name="_Toc482866667"/>
      <w:r>
        <w:rPr>
          <w:rFonts w:hint="eastAsia"/>
        </w:rPr>
        <w:t>结论</w:t>
      </w:r>
      <w:bookmarkEnd w:id="48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FB48FB" w:rsidTr="00FB48FB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B48FB" w:rsidRDefault="00FB48FB" w:rsidP="00FB48FB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FB48FB" w:rsidTr="00FB48FB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B48FB" w:rsidTr="00FB48FB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B48FB" w:rsidTr="00FB48FB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FB48FB" w:rsidRDefault="00FB48FB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0E6" w:rsidRDefault="00C200E6" w:rsidP="00203A7D">
      <w:pPr>
        <w:spacing w:line="240" w:lineRule="auto"/>
      </w:pPr>
      <w:r>
        <w:separator/>
      </w:r>
    </w:p>
  </w:endnote>
  <w:endnote w:type="continuationSeparator" w:id="0">
    <w:p w:rsidR="00C200E6" w:rsidRDefault="00C200E6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756D9">
      <w:rPr>
        <w:rStyle w:val="a9"/>
        <w:noProof/>
      </w:rPr>
      <w:t>20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0E6" w:rsidRDefault="00C200E6" w:rsidP="00203A7D">
      <w:pPr>
        <w:spacing w:line="240" w:lineRule="auto"/>
      </w:pPr>
      <w:r>
        <w:separator/>
      </w:r>
    </w:p>
  </w:footnote>
  <w:footnote w:type="continuationSeparator" w:id="0">
    <w:p w:rsidR="00C200E6" w:rsidRDefault="00C200E6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FB"/>
    <w:rsid w:val="00037A4C"/>
    <w:rsid w:val="000511BF"/>
    <w:rsid w:val="00081562"/>
    <w:rsid w:val="00085CFA"/>
    <w:rsid w:val="000D5BDD"/>
    <w:rsid w:val="000F7EF2"/>
    <w:rsid w:val="001141D0"/>
    <w:rsid w:val="00122AE1"/>
    <w:rsid w:val="0012763C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756D9"/>
    <w:rsid w:val="00294384"/>
    <w:rsid w:val="002A738F"/>
    <w:rsid w:val="002B6241"/>
    <w:rsid w:val="002E541A"/>
    <w:rsid w:val="00300B66"/>
    <w:rsid w:val="0030437C"/>
    <w:rsid w:val="003121F7"/>
    <w:rsid w:val="00314D29"/>
    <w:rsid w:val="003657AB"/>
    <w:rsid w:val="0036676D"/>
    <w:rsid w:val="00375523"/>
    <w:rsid w:val="00377D8F"/>
    <w:rsid w:val="00381A10"/>
    <w:rsid w:val="003B04AC"/>
    <w:rsid w:val="003D7A39"/>
    <w:rsid w:val="003E0BD9"/>
    <w:rsid w:val="0042677D"/>
    <w:rsid w:val="00426DE1"/>
    <w:rsid w:val="00435EDA"/>
    <w:rsid w:val="0044357B"/>
    <w:rsid w:val="00446AD7"/>
    <w:rsid w:val="00462EFE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A5ADF"/>
    <w:rsid w:val="005B7BF3"/>
    <w:rsid w:val="005C5775"/>
    <w:rsid w:val="005C6386"/>
    <w:rsid w:val="006040BC"/>
    <w:rsid w:val="006350D0"/>
    <w:rsid w:val="00636701"/>
    <w:rsid w:val="00655668"/>
    <w:rsid w:val="00694FCA"/>
    <w:rsid w:val="006E3B8E"/>
    <w:rsid w:val="00775918"/>
    <w:rsid w:val="00781ECB"/>
    <w:rsid w:val="00795ED9"/>
    <w:rsid w:val="007B5194"/>
    <w:rsid w:val="007D7FC4"/>
    <w:rsid w:val="0082074F"/>
    <w:rsid w:val="00831421"/>
    <w:rsid w:val="00867903"/>
    <w:rsid w:val="00883D6C"/>
    <w:rsid w:val="00890E33"/>
    <w:rsid w:val="008E2650"/>
    <w:rsid w:val="009162B9"/>
    <w:rsid w:val="00922197"/>
    <w:rsid w:val="009677EB"/>
    <w:rsid w:val="009942E5"/>
    <w:rsid w:val="009B5C93"/>
    <w:rsid w:val="009E073D"/>
    <w:rsid w:val="00A32590"/>
    <w:rsid w:val="00A355BD"/>
    <w:rsid w:val="00A410C4"/>
    <w:rsid w:val="00A471F7"/>
    <w:rsid w:val="00AA47FE"/>
    <w:rsid w:val="00AA684C"/>
    <w:rsid w:val="00AC3B3E"/>
    <w:rsid w:val="00AF0DA7"/>
    <w:rsid w:val="00AF340B"/>
    <w:rsid w:val="00AF5127"/>
    <w:rsid w:val="00B05232"/>
    <w:rsid w:val="00B27564"/>
    <w:rsid w:val="00B33670"/>
    <w:rsid w:val="00B41640"/>
    <w:rsid w:val="00B55B22"/>
    <w:rsid w:val="00B57E67"/>
    <w:rsid w:val="00B60841"/>
    <w:rsid w:val="00B64D5B"/>
    <w:rsid w:val="00B93486"/>
    <w:rsid w:val="00C200E6"/>
    <w:rsid w:val="00C26015"/>
    <w:rsid w:val="00C63237"/>
    <w:rsid w:val="00C67778"/>
    <w:rsid w:val="00C97E25"/>
    <w:rsid w:val="00CB5E85"/>
    <w:rsid w:val="00CE28AA"/>
    <w:rsid w:val="00D17C5F"/>
    <w:rsid w:val="00D40158"/>
    <w:rsid w:val="00D43C46"/>
    <w:rsid w:val="00D45B4F"/>
    <w:rsid w:val="00D62A9A"/>
    <w:rsid w:val="00D77028"/>
    <w:rsid w:val="00D871F5"/>
    <w:rsid w:val="00DA52AA"/>
    <w:rsid w:val="00DB4CC2"/>
    <w:rsid w:val="00DC73AD"/>
    <w:rsid w:val="00DE18F2"/>
    <w:rsid w:val="00DF470C"/>
    <w:rsid w:val="00E1426E"/>
    <w:rsid w:val="00E3135C"/>
    <w:rsid w:val="00E43193"/>
    <w:rsid w:val="00E74259"/>
    <w:rsid w:val="00E81ACD"/>
    <w:rsid w:val="00E85407"/>
    <w:rsid w:val="00ED74C1"/>
    <w:rsid w:val="00F54441"/>
    <w:rsid w:val="00F619D8"/>
    <w:rsid w:val="00F75DD1"/>
    <w:rsid w:val="00FA4B87"/>
    <w:rsid w:val="00FB48FB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D05DB5-AB68-4064-9927-E6D6BD3E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2</TotalTime>
  <Pages>20</Pages>
  <Words>2042</Words>
  <Characters>11642</Characters>
  <Application>Microsoft Office Word</Application>
  <DocSecurity>0</DocSecurity>
  <Lines>97</Lines>
  <Paragraphs>27</Paragraphs>
  <ScaleCrop>false</ScaleCrop>
  <Company>ths</Company>
  <LinksUpToDate>false</LinksUpToDate>
  <CharactersWithSpaces>13657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3</cp:revision>
  <cp:lastPrinted>1899-12-31T16:00:00Z</cp:lastPrinted>
  <dcterms:created xsi:type="dcterms:W3CDTF">2017-05-18T02:28:00Z</dcterms:created>
  <dcterms:modified xsi:type="dcterms:W3CDTF">2017-05-18T05:50:00Z</dcterms:modified>
</cp:coreProperties>
</file>